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2EA9" w:rsidP="00EB59CF" w:rsidRDefault="00882EA9" w14:paraId="52700511" w14:textId="13F494A3">
      <w:pPr>
        <w:tabs>
          <w:tab w:val="left" w:pos="993"/>
          <w:tab w:val="left" w:pos="1134"/>
        </w:tabs>
        <w:rPr>
          <w:rFonts w:cs="Arial"/>
        </w:rPr>
      </w:pPr>
      <w:r w:rsidRPr="139A0C4B" w:rsidR="00882EA9">
        <w:rPr>
          <w:rFonts w:cs="Arial"/>
        </w:rPr>
        <w:t>Številka</w:t>
      </w:r>
      <w:r w:rsidRPr="139A0C4B" w:rsidR="00EB59CF">
        <w:rPr>
          <w:rFonts w:cs="Arial"/>
        </w:rPr>
        <w:t>:</w:t>
      </w:r>
      <w:r w:rsidRPr="139A0C4B" w:rsidR="00ED5744">
        <w:rPr>
          <w:rFonts w:cs="Arial"/>
        </w:rPr>
        <w:t xml:space="preserve"> </w:t>
      </w:r>
      <w:r w:rsidRPr="139A0C4B" w:rsidR="5E30ACE8">
        <w:rPr>
          <w:rFonts w:cs="Arial"/>
        </w:rPr>
        <w:t>1</w:t>
      </w:r>
      <w:r w:rsidRPr="139A0C4B" w:rsidR="00F85EA6">
        <w:rPr>
          <w:rFonts w:cs="Arial"/>
        </w:rPr>
        <w:t>7</w:t>
      </w:r>
      <w:r w:rsidRPr="139A0C4B" w:rsidR="31AA826E">
        <w:rPr>
          <w:rFonts w:cs="Arial"/>
        </w:rPr>
        <w:t>0</w:t>
      </w:r>
      <w:r w:rsidRPr="139A0C4B" w:rsidR="002371B4">
        <w:rPr>
          <w:rFonts w:cs="Arial"/>
        </w:rPr>
        <w:t>.2025</w:t>
      </w:r>
    </w:p>
    <w:p w:rsidR="008318D9" w:rsidP="00A42189" w:rsidRDefault="008318D9" w14:paraId="42015D53" w14:textId="3679091A">
      <w:pPr>
        <w:jc w:val="both"/>
        <w:rPr>
          <w:rFonts w:cs="Arial"/>
        </w:rPr>
      </w:pPr>
    </w:p>
    <w:p w:rsidRPr="00B9100B" w:rsidR="00431C6C" w:rsidP="00431C6C" w:rsidRDefault="001E7C32" w14:paraId="49661683" w14:textId="28E92D19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</w:t>
      </w:r>
      <w:r w:rsidR="005B784E">
        <w:rPr>
          <w:rFonts w:cs="Arial"/>
          <w:b/>
        </w:rPr>
        <w:t>KADER</w:t>
      </w:r>
    </w:p>
    <w:p w:rsidR="00431C6C" w:rsidP="00431C6C" w:rsidRDefault="00431C6C" w14:paraId="6C7A85DD" w14:textId="77777777">
      <w:pPr>
        <w:tabs>
          <w:tab w:val="left" w:pos="1083"/>
        </w:tabs>
        <w:rPr>
          <w:rFonts w:cs="Arial"/>
        </w:rPr>
      </w:pPr>
    </w:p>
    <w:p w:rsidR="003F4213" w:rsidP="008335AC" w:rsidRDefault="00AC7224" w14:paraId="47ABC9DD" w14:textId="133F948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Ime in priimek </w:t>
      </w:r>
      <w:r w:rsidR="00ED5744">
        <w:rPr>
          <w:rFonts w:cs="Arial"/>
        </w:rPr>
        <w:t>vodje projekta/</w:t>
      </w:r>
      <w:r>
        <w:rPr>
          <w:rFonts w:cs="Arial"/>
        </w:rPr>
        <w:t>strokovnjaka</w:t>
      </w:r>
      <w:r w:rsidR="008335AC">
        <w:rPr>
          <w:rFonts w:cs="Arial"/>
        </w:rPr>
        <w:t>: _____________________________________</w:t>
      </w:r>
      <w:r w:rsidR="00ED5744">
        <w:rPr>
          <w:rFonts w:cs="Arial"/>
        </w:rPr>
        <w:t>__</w:t>
      </w:r>
    </w:p>
    <w:p w:rsidR="004E4C7A" w:rsidP="008335AC" w:rsidRDefault="004E4C7A" w14:paraId="6DAB4F97" w14:textId="601953E8">
      <w:pPr>
        <w:tabs>
          <w:tab w:val="left" w:pos="1083"/>
        </w:tabs>
        <w:rPr>
          <w:rFonts w:cs="Arial"/>
        </w:rPr>
      </w:pPr>
    </w:p>
    <w:p w:rsidR="004E4C7A" w:rsidP="008335AC" w:rsidRDefault="004E4C7A" w14:paraId="46B4D574" w14:textId="0E267F22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EMŠO </w:t>
      </w:r>
      <w:r w:rsidR="00ED5744">
        <w:rPr>
          <w:rFonts w:cs="Arial"/>
        </w:rPr>
        <w:t>vodje projekta/</w:t>
      </w:r>
      <w:r>
        <w:rPr>
          <w:rFonts w:cs="Arial"/>
        </w:rPr>
        <w:t>strokovnjak</w:t>
      </w:r>
      <w:r w:rsidR="00ED5744">
        <w:rPr>
          <w:rFonts w:cs="Arial"/>
        </w:rPr>
        <w:t>a: _____________________________________________</w:t>
      </w:r>
    </w:p>
    <w:p w:rsidR="00015330" w:rsidP="008335AC" w:rsidRDefault="00015330" w14:paraId="4269C2EF" w14:textId="72905DC7">
      <w:pPr>
        <w:tabs>
          <w:tab w:val="left" w:pos="1083"/>
        </w:tabs>
        <w:rPr>
          <w:rFonts w:cs="Arial"/>
        </w:rPr>
      </w:pPr>
    </w:p>
    <w:p w:rsidR="001E7C32" w:rsidP="001E7C32" w:rsidRDefault="001E7C32" w14:paraId="1FCA7E10" w14:textId="2F0C4843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___</w:t>
      </w:r>
    </w:p>
    <w:p w:rsidR="001E7C32" w:rsidP="001E7C32" w:rsidRDefault="001E7C32" w14:paraId="3652E38F" w14:textId="77777777">
      <w:pPr>
        <w:jc w:val="both"/>
        <w:rPr>
          <w:rFonts w:cs="Arial"/>
        </w:rPr>
      </w:pPr>
    </w:p>
    <w:p w:rsidR="001E7C32" w:rsidP="001E7C32" w:rsidRDefault="001E7C32" w14:paraId="24F0C42F" w14:textId="290E9238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ED5744">
        <w:rPr>
          <w:rFonts w:cs="Arial"/>
        </w:rPr>
        <w:t>___</w:t>
      </w:r>
    </w:p>
    <w:p w:rsidR="001E7C32" w:rsidP="001E7C32" w:rsidRDefault="001E7C32" w14:paraId="43A313BE" w14:textId="77777777">
      <w:pPr>
        <w:jc w:val="both"/>
        <w:rPr>
          <w:rFonts w:cs="Arial"/>
        </w:rPr>
      </w:pPr>
    </w:p>
    <w:p w:rsidR="001E7C32" w:rsidP="001E7C32" w:rsidRDefault="001E7C32" w14:paraId="6239439A" w14:textId="0017B886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</w:t>
      </w:r>
    </w:p>
    <w:p w:rsidR="001E7C32" w:rsidP="001E7C32" w:rsidRDefault="001E7C32" w14:paraId="49E35425" w14:textId="77777777">
      <w:pPr>
        <w:jc w:val="both"/>
        <w:rPr>
          <w:rFonts w:cs="Arial"/>
        </w:rPr>
      </w:pPr>
    </w:p>
    <w:p w:rsidR="001E7C32" w:rsidP="001E7C32" w:rsidRDefault="001E7C32" w14:paraId="311FEA2E" w14:textId="5599E874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  <w:r w:rsidR="00ED5744">
        <w:rPr>
          <w:rFonts w:cs="Arial"/>
        </w:rPr>
        <w:t>___</w:t>
      </w:r>
    </w:p>
    <w:p w:rsidR="005B784E" w:rsidP="001E7C32" w:rsidRDefault="005B784E" w14:paraId="0C7781E3" w14:textId="5FBE897A">
      <w:pPr>
        <w:jc w:val="both"/>
        <w:rPr>
          <w:rFonts w:cs="Arial"/>
        </w:rPr>
      </w:pPr>
    </w:p>
    <w:p w:rsidR="005B784E" w:rsidP="001E7C32" w:rsidRDefault="005B784E" w14:paraId="2BACE703" w14:textId="4834AD97">
      <w:pPr>
        <w:jc w:val="both"/>
        <w:rPr>
          <w:rFonts w:cs="Arial"/>
        </w:rPr>
      </w:pPr>
      <w:r>
        <w:rPr>
          <w:rFonts w:cs="Arial"/>
        </w:rPr>
        <w:t>Referenčna izjava se nanaša na sklop______________________(vpisati št. sklopa)</w:t>
      </w:r>
    </w:p>
    <w:p w:rsidR="001E7C32" w:rsidP="001E7C32" w:rsidRDefault="001E7C32" w14:paraId="3067BF47" w14:textId="77777777">
      <w:pPr>
        <w:jc w:val="both"/>
        <w:rPr>
          <w:rFonts w:cs="Arial"/>
        </w:rPr>
      </w:pPr>
    </w:p>
    <w:p w:rsidR="001E7C32" w:rsidP="001E7C32" w:rsidRDefault="001E7C32" w14:paraId="2BD10CE0" w14:textId="35452BD4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:rsidR="001E7C32" w:rsidP="001E7C32" w:rsidRDefault="001E7C32" w14:paraId="07F8CC71" w14:textId="77777777">
      <w:pPr>
        <w:jc w:val="both"/>
        <w:rPr>
          <w:rFonts w:cs="Arial"/>
        </w:rPr>
      </w:pPr>
    </w:p>
    <w:p w:rsidR="001406C1" w:rsidP="001406C1" w:rsidRDefault="001406C1" w14:paraId="687B00D8" w14:textId="2F491C4E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:rsidR="001406C1" w:rsidP="001E7C32" w:rsidRDefault="001406C1" w14:paraId="49201AA8" w14:textId="77777777">
      <w:pPr>
        <w:jc w:val="both"/>
        <w:rPr>
          <w:rFonts w:cs="Arial"/>
        </w:rPr>
      </w:pPr>
    </w:p>
    <w:p w:rsidR="001406C1" w:rsidP="006B50BD" w:rsidRDefault="001406C1" w14:paraId="5A7F9588" w14:textId="2C7040F4">
      <w:pPr>
        <w:rPr>
          <w:rFonts w:cs="Arial"/>
        </w:rPr>
      </w:pPr>
      <w:r>
        <w:rPr>
          <w:rFonts w:cs="Arial"/>
        </w:rPr>
        <w:t xml:space="preserve">Opis </w:t>
      </w:r>
      <w:r w:rsidR="00ED5744">
        <w:rPr>
          <w:rFonts w:cs="Arial"/>
        </w:rPr>
        <w:t>referenčnega projekta</w:t>
      </w:r>
      <w:r>
        <w:rPr>
          <w:rFonts w:cs="Arial"/>
        </w:rPr>
        <w:t xml:space="preserve"> </w:t>
      </w:r>
      <w:bookmarkStart w:name="_Hlk170128183" w:id="0"/>
      <w:r w:rsidR="005B784E">
        <w:rPr>
          <w:rFonts w:cs="Arial"/>
        </w:rPr>
        <w:t xml:space="preserve"> z opredelitvijo njegove vrednosti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__________________________________________________</w:t>
      </w:r>
      <w:r w:rsidR="00ED5744">
        <w:rPr>
          <w:rFonts w:cs="Arial"/>
        </w:rPr>
        <w:t>_________</w:t>
      </w:r>
    </w:p>
    <w:p w:rsidR="005B4793" w:rsidP="001E7C32" w:rsidRDefault="005B4793" w14:paraId="1BE60214" w14:textId="2D398E23">
      <w:pPr>
        <w:jc w:val="both"/>
        <w:rPr>
          <w:rFonts w:cs="Arial"/>
        </w:rPr>
      </w:pPr>
    </w:p>
    <w:p w:rsidR="00ED5744" w:rsidP="00ED5744" w:rsidRDefault="00ED5744" w14:paraId="51DFFC02" w14:textId="77777777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storitve:_________________________________________________</w:t>
      </w:r>
    </w:p>
    <w:p w:rsidR="00ED5744" w:rsidP="00ED5744" w:rsidRDefault="00ED5744" w14:paraId="18D3BBEF" w14:textId="77777777">
      <w:pPr>
        <w:jc w:val="both"/>
        <w:rPr>
          <w:rFonts w:cs="Arial"/>
        </w:rPr>
      </w:pPr>
    </w:p>
    <w:p w:rsidR="00880AC2" w:rsidP="00880AC2" w:rsidRDefault="00880AC2" w14:paraId="74FB606B" w14:textId="6D07A774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Pr="001406C1" w:rsid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sodelujoče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Pr="001406C1" w:rsidR="001406C1">
        <w:rPr>
          <w:rFonts w:cs="Arial"/>
        </w:rPr>
        <w:t>navedeni referenčn</w:t>
      </w:r>
      <w:r w:rsidR="00151C3C">
        <w:rPr>
          <w:rFonts w:cs="Arial"/>
        </w:rPr>
        <w:t>o</w:t>
      </w:r>
      <w:r w:rsidRPr="001406C1" w:rsid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Pr="001406C1" w:rsidR="001406C1">
        <w:rPr>
          <w:rFonts w:cs="Arial"/>
        </w:rPr>
        <w:t>.</w:t>
      </w:r>
    </w:p>
    <w:p w:rsidR="001E7C32" w:rsidP="001E7C32" w:rsidRDefault="001E7C32" w14:paraId="6B4D6321" w14:textId="77777777">
      <w:pPr>
        <w:jc w:val="both"/>
        <w:rPr>
          <w:rFonts w:cs="Arial"/>
        </w:rPr>
      </w:pPr>
    </w:p>
    <w:p w:rsidR="001E7C32" w:rsidP="001E7C32" w:rsidRDefault="001E7C32" w14:paraId="14615082" w14:textId="68903424">
      <w:pPr>
        <w:rPr>
          <w:rFonts w:cs="Arial"/>
        </w:rPr>
      </w:pPr>
    </w:p>
    <w:p w:rsidR="001E7C32" w:rsidP="001E7C32" w:rsidRDefault="001E7C32" w14:paraId="745A3542" w14:textId="77777777">
      <w:pPr>
        <w:rPr>
          <w:rFonts w:cs="Arial"/>
        </w:rPr>
      </w:pPr>
    </w:p>
    <w:tbl>
      <w:tblPr>
        <w:tblStyle w:val="Tabelamrea"/>
        <w:tblW w:w="11661" w:type="dxa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10"/>
        <w:gridCol w:w="4022"/>
        <w:gridCol w:w="6029"/>
      </w:tblGrid>
      <w:tr w:rsidR="001E7C32" w:rsidTr="002371B4" w14:paraId="4AE2D45D" w14:textId="77777777">
        <w:tc>
          <w:tcPr>
            <w:tcW w:w="1610" w:type="dxa"/>
          </w:tcPr>
          <w:p w:rsidR="001E7C32" w:rsidP="00F327CA" w:rsidRDefault="001E7C32" w14:paraId="43BA215C" w14:textId="77777777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022" w:type="dxa"/>
          </w:tcPr>
          <w:p w:rsidR="001E7C32" w:rsidP="00F327CA" w:rsidRDefault="001E7C32" w14:paraId="569E8DF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:rsidR="001E7C32" w:rsidP="00F327CA" w:rsidRDefault="00880AC2" w14:paraId="1BB99B92" w14:textId="401C4B74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:rsidR="001E7C32" w:rsidP="00F327CA" w:rsidRDefault="001E7C32" w14:paraId="3A91EB28" w14:textId="77777777">
            <w:pPr>
              <w:rPr>
                <w:rFonts w:cs="Arial"/>
              </w:rPr>
            </w:pPr>
          </w:p>
          <w:p w:rsidR="001E7C32" w:rsidP="00F327CA" w:rsidRDefault="001E7C32" w14:paraId="0AF74370" w14:textId="77777777">
            <w:pPr>
              <w:rPr>
                <w:rFonts w:cs="Arial"/>
              </w:rPr>
            </w:pPr>
          </w:p>
        </w:tc>
      </w:tr>
      <w:tr w:rsidR="001E7C32" w:rsidTr="002371B4" w14:paraId="5AC8EFC3" w14:textId="77777777">
        <w:tc>
          <w:tcPr>
            <w:tcW w:w="1610" w:type="dxa"/>
          </w:tcPr>
          <w:p w:rsidR="001E7C32" w:rsidP="00F327CA" w:rsidRDefault="001E7C32" w14:paraId="7AF9C1DB" w14:textId="77777777">
            <w:pPr>
              <w:rPr>
                <w:rFonts w:cs="Arial"/>
              </w:rPr>
            </w:pPr>
          </w:p>
        </w:tc>
        <w:tc>
          <w:tcPr>
            <w:tcW w:w="4022" w:type="dxa"/>
          </w:tcPr>
          <w:p w:rsidR="001E7C32" w:rsidP="00F327CA" w:rsidRDefault="001E7C32" w14:paraId="5A8EF91A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:rsidR="001E7C32" w:rsidP="00F327CA" w:rsidRDefault="001E7C32" w14:paraId="39F72EBE" w14:textId="77777777">
            <w:pPr>
              <w:rPr>
                <w:rFonts w:cs="Arial"/>
              </w:rPr>
            </w:pPr>
          </w:p>
        </w:tc>
      </w:tr>
      <w:tr w:rsidR="001E7C32" w:rsidTr="002371B4" w14:paraId="1C3DD8E2" w14:textId="77777777">
        <w:tc>
          <w:tcPr>
            <w:tcW w:w="1610" w:type="dxa"/>
          </w:tcPr>
          <w:p w:rsidR="001E7C32" w:rsidP="00F327CA" w:rsidRDefault="001E7C32" w14:paraId="04511BFE" w14:textId="77777777">
            <w:pPr>
              <w:rPr>
                <w:rFonts w:cs="Arial"/>
              </w:rPr>
            </w:pPr>
          </w:p>
        </w:tc>
        <w:tc>
          <w:tcPr>
            <w:tcW w:w="4022" w:type="dxa"/>
          </w:tcPr>
          <w:p w:rsidR="001E7C32" w:rsidP="00F327CA" w:rsidRDefault="001E7C32" w14:paraId="36ABA183" w14:textId="0E5D58E7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:rsidR="001E7C32" w:rsidP="00F327CA" w:rsidRDefault="001E7C32" w14:paraId="7026D171" w14:textId="77777777">
            <w:pPr>
              <w:rPr>
                <w:rFonts w:cs="Arial"/>
              </w:rPr>
            </w:pPr>
          </w:p>
        </w:tc>
      </w:tr>
    </w:tbl>
    <w:p w:rsidR="005B4793" w:rsidP="001E7C32" w:rsidRDefault="005B4793" w14:paraId="3E6828B1" w14:textId="77777777">
      <w:pPr>
        <w:jc w:val="both"/>
        <w:rPr>
          <w:rFonts w:cs="Arial"/>
          <w:i/>
        </w:rPr>
      </w:pPr>
    </w:p>
    <w:p w:rsidR="005B4793" w:rsidP="001E7C32" w:rsidRDefault="005B4793" w14:paraId="07F0B030" w14:textId="77777777">
      <w:pPr>
        <w:jc w:val="both"/>
        <w:rPr>
          <w:rFonts w:cs="Arial"/>
          <w:i/>
        </w:rPr>
      </w:pPr>
    </w:p>
    <w:p w:rsidR="00880AC2" w:rsidP="00880AC2" w:rsidRDefault="00880AC2" w14:paraId="1092A1B7" w14:textId="526DE22B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:rsidR="005B784E" w:rsidP="00880AC2" w:rsidRDefault="005B784E" w14:paraId="5C8A7558" w14:textId="46C4961F">
      <w:pPr>
        <w:jc w:val="both"/>
        <w:rPr>
          <w:rFonts w:cs="Arial"/>
          <w:i/>
        </w:rPr>
      </w:pPr>
    </w:p>
    <w:p w:rsidRPr="005B4793" w:rsidR="005B784E" w:rsidP="005B784E" w:rsidRDefault="005B784E" w14:paraId="2799D1E5" w14:textId="77777777">
      <w:pPr>
        <w:jc w:val="both"/>
        <w:rPr>
          <w:rFonts w:cs="Arial"/>
          <w:i/>
        </w:rPr>
      </w:pPr>
      <w:bookmarkStart w:name="_Hlk190781160" w:id="1"/>
      <w:r>
        <w:rPr>
          <w:rFonts w:cs="Arial"/>
          <w:i/>
        </w:rPr>
        <w:t>V kolikor se ponudnik prijavlja na oba sklopa je potrebno obrazec izpolniti za vsak sklop posebej.</w:t>
      </w:r>
    </w:p>
    <w:bookmarkEnd w:id="1"/>
    <w:p w:rsidRPr="005B4793" w:rsidR="005B784E" w:rsidP="00880AC2" w:rsidRDefault="005B784E" w14:paraId="7EC00557" w14:textId="77777777">
      <w:pPr>
        <w:jc w:val="both"/>
        <w:rPr>
          <w:rFonts w:cs="Arial"/>
          <w:i/>
        </w:rPr>
      </w:pPr>
    </w:p>
    <w:p w:rsidR="00880AC2" w:rsidP="00880AC2" w:rsidRDefault="00880AC2" w14:paraId="6452984F" w14:textId="77777777">
      <w:pPr>
        <w:pStyle w:val="Telobesedila"/>
        <w:tabs>
          <w:tab w:val="num" w:pos="1080"/>
        </w:tabs>
        <w:rPr>
          <w:rFonts w:cs="Arial"/>
          <w:i/>
        </w:rPr>
      </w:pPr>
    </w:p>
    <w:p w:rsidRPr="005B4793" w:rsidR="00880AC2" w:rsidP="00880AC2" w:rsidRDefault="00880AC2" w14:paraId="4FA9FCB1" w14:textId="7777777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:rsidR="002826C5" w:rsidP="00880AC2" w:rsidRDefault="002826C5" w14:paraId="2C770E24" w14:textId="0D68B411">
      <w:pPr>
        <w:jc w:val="both"/>
        <w:rPr>
          <w:rFonts w:cs="Arial"/>
          <w:i/>
        </w:rPr>
      </w:pPr>
    </w:p>
    <w:p w:rsidR="002826C5" w:rsidP="002826C5" w:rsidRDefault="002826C5" w14:paraId="04D0B530" w14:textId="55C3B114">
      <w:pPr>
        <w:rPr>
          <w:rFonts w:cs="Arial"/>
        </w:rPr>
      </w:pPr>
    </w:p>
    <w:p w:rsidRPr="002826C5" w:rsidR="00EF5515" w:rsidP="002826C5" w:rsidRDefault="00EF5515" w14:paraId="4F6D2069" w14:textId="77777777">
      <w:pPr>
        <w:jc w:val="center"/>
        <w:rPr>
          <w:rFonts w:cs="Arial"/>
        </w:rPr>
      </w:pPr>
    </w:p>
    <w:sectPr w:rsidRPr="002826C5" w:rsidR="00EF551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7686" w:rsidRDefault="00A47686" w14:paraId="483636D3" w14:textId="77777777">
      <w:r>
        <w:separator/>
      </w:r>
    </w:p>
  </w:endnote>
  <w:endnote w:type="continuationSeparator" w:id="0">
    <w:p w:rsidR="00A47686" w:rsidRDefault="00A47686" w14:paraId="18AD98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17461EB2" w14:textId="2E5EDA93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434"/>
      <w:gridCol w:w="4598"/>
    </w:tblGrid>
    <w:tr w:rsidRPr="00A1445A" w:rsidR="00370866" w:rsidTr="00A1445A" w14:paraId="4A5C4125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77483DAF" w14:textId="3669B3F6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370866" w:rsidP="00A1445A" w:rsidRDefault="00372632" w14:paraId="297360FB" w14:textId="6C29136E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7721F57B" wp14:editId="5F447047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A1445A" w:rsidR="00370866">
            <w:rPr>
              <w:rStyle w:val="tevilkastrani"/>
              <w:rFonts w:cs="Arial"/>
            </w:rPr>
            <w:t xml:space="preserve"> </w:t>
          </w:r>
          <w:r w:rsidRPr="00A1445A" w:rsidR="00370866">
            <w:rPr>
              <w:rStyle w:val="tevilkastrani"/>
              <w:rFonts w:cs="Arial"/>
            </w:rPr>
            <w:fldChar w:fldCharType="begin"/>
          </w:r>
          <w:r w:rsidRPr="00A1445A" w:rsidR="00370866">
            <w:rPr>
              <w:rStyle w:val="tevilkastrani"/>
              <w:rFonts w:cs="Arial"/>
            </w:rPr>
            <w:instrText xml:space="preserve"> NUMPAGES </w:instrText>
          </w:r>
          <w:r w:rsidRPr="00A1445A" w:rsidR="00370866">
            <w:rPr>
              <w:rStyle w:val="tevilkastrani"/>
              <w:rFonts w:cs="Arial"/>
            </w:rPr>
            <w:fldChar w:fldCharType="separate"/>
          </w:r>
          <w:r w:rsidR="00D31608">
            <w:rPr>
              <w:rStyle w:val="tevilkastrani"/>
              <w:rFonts w:cs="Arial"/>
              <w:noProof/>
            </w:rPr>
            <w:t>1</w:t>
          </w:r>
          <w:r w:rsidRPr="00A1445A" w:rsidR="00370866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503BF89D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7686" w:rsidRDefault="00A47686" w14:paraId="3E4E7F68" w14:textId="77777777">
      <w:r>
        <w:separator/>
      </w:r>
    </w:p>
  </w:footnote>
  <w:footnote w:type="continuationSeparator" w:id="0">
    <w:p w:rsidR="00A47686" w:rsidRDefault="00A47686" w14:paraId="4F74171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F30411" w14:paraId="3AD78474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2632" w14:paraId="579BFDC2" w14:textId="1C03D665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4F727F38" wp14:editId="776622D8">
                <wp:extent cx="1275500" cy="481758"/>
                <wp:effectExtent l="0" t="0" r="127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787" cy="486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662F0E4" w14:textId="75FF6D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EF2442" w:rsidP="00A04B00" w:rsidRDefault="00EF2442" w14:paraId="1CB0847E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9F4AF4" w:rsidR="00C0552D" w:rsidTr="00F30411" w14:paraId="02512435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28641B" w:rsidRDefault="00ED4668" w14:paraId="79013632" w14:textId="735D578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C0552D" w:rsidRDefault="00C0552D" w14:paraId="3E89171F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1E7C32" w:rsidRDefault="00144B8D" w14:paraId="2C48DCF3" w14:textId="7D3B1F4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Pr="009F4AF4" w:rsidR="00AE57CA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Pr="009F4AF4" w:rsidR="00AE57CA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72632">
            <w:rPr>
              <w:rFonts w:cs="Arial"/>
              <w:sz w:val="16"/>
              <w:szCs w:val="16"/>
            </w:rPr>
            <w:t>6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10129006">
    <w:abstractNumId w:val="3"/>
  </w:num>
  <w:num w:numId="2" w16cid:durableId="2000497864">
    <w:abstractNumId w:val="5"/>
  </w:num>
  <w:num w:numId="3" w16cid:durableId="1395851469">
    <w:abstractNumId w:val="2"/>
  </w:num>
  <w:num w:numId="4" w16cid:durableId="363866236">
    <w:abstractNumId w:val="1"/>
  </w:num>
  <w:num w:numId="5" w16cid:durableId="785856316">
    <w:abstractNumId w:val="4"/>
  </w:num>
  <w:num w:numId="6" w16cid:durableId="1359820251">
    <w:abstractNumId w:val="0"/>
  </w:num>
  <w:num w:numId="7" w16cid:durableId="156071188">
    <w:abstractNumId w:val="7"/>
  </w:num>
  <w:num w:numId="8" w16cid:durableId="6071563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1685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579D"/>
    <w:rsid w:val="00166414"/>
    <w:rsid w:val="0017296F"/>
    <w:rsid w:val="00174BFE"/>
    <w:rsid w:val="00183318"/>
    <w:rsid w:val="001A192F"/>
    <w:rsid w:val="001A7BD0"/>
    <w:rsid w:val="001B0AD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371B4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26C5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632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B784E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24E"/>
    <w:rsid w:val="006163B7"/>
    <w:rsid w:val="006315C1"/>
    <w:rsid w:val="0064495C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47686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2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D574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85EA6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139A0C4B"/>
    <w:rsid w:val="31AA826E"/>
    <w:rsid w:val="5E30A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2" w:customStyle="1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2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1" w:customStyle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371B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38F143-D7DF-44A9-BF42-288629A8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A6DDA-17D0-4D26-ACF0-BA3C28CC8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15</revision>
  <lastPrinted>2016-06-20T06:30:00.0000000Z</lastPrinted>
  <dcterms:created xsi:type="dcterms:W3CDTF">2024-04-29T13:41:00.0000000Z</dcterms:created>
  <dcterms:modified xsi:type="dcterms:W3CDTF">2025-04-22T08:54:36.4320254Z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